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81555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FFF788" wp14:editId="38127E47">
                <wp:simplePos x="0" y="0"/>
                <wp:positionH relativeFrom="page">
                  <wp:posOffset>19050</wp:posOffset>
                </wp:positionH>
                <wp:positionV relativeFrom="paragraph">
                  <wp:posOffset>-41276</wp:posOffset>
                </wp:positionV>
                <wp:extent cx="7543800" cy="942975"/>
                <wp:effectExtent l="0" t="0" r="0" b="9525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42975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61C3B" w14:textId="44EFE60A" w:rsidR="0026264C" w:rsidRPr="0026264C" w:rsidRDefault="00F72757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F72757"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Créer mon compte sur l’espace JENJI EXPERT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FF788" id="Rectangle 6" o:spid="_x0000_s1026" style="position:absolute;margin-left:1.5pt;margin-top:-3.25pt;width:594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" fillcolor="#58585a" stroked="f" strokeweight="1pt">
                <v:textbox>
                  <w:txbxContent>
                    <w:p w14:paraId="22E61C3B" w14:textId="44EFE60A" w:rsidR="0026264C" w:rsidRPr="0026264C" w:rsidRDefault="00F72757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</w:pPr>
                      <w:r w:rsidRPr="00F72757"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Créer mon compte sur l’espace JENJI EXPERT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3740DC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CC00FBD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0A3C4AC6" w14:textId="77777777" w:rsidR="00D16CB5" w:rsidRDefault="00D16CB5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F289B00" w14:textId="1F0A7055" w:rsidR="0026264C" w:rsidRDefault="005A3633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>JENJI</w:t>
      </w:r>
    </w:p>
    <w:p w14:paraId="25041925" w14:textId="77777777" w:rsidR="00D2057D" w:rsidRDefault="00D2057D" w:rsidP="008F209A"/>
    <w:p w14:paraId="47D8C945" w14:textId="77777777" w:rsidR="00F72757" w:rsidRDefault="00F72757" w:rsidP="00F72757">
      <w:r>
        <w:t>Dès réception du mail de démarrage JENJI EXPERT, votre espace est créé sur l’espace JENJI EXPERT AGIRIS.</w:t>
      </w:r>
    </w:p>
    <w:p w14:paraId="62AE3681" w14:textId="77777777" w:rsidR="00F72757" w:rsidRDefault="00F72757" w:rsidP="00F72757">
      <w:r>
        <w:t>Dans le mail, cliquez sur le lien « Je démarre » qui vous redirige vers la page de connexion à l’espace JENJI EXPERT AGIRIS pour créer votre compte.</w:t>
      </w:r>
    </w:p>
    <w:p w14:paraId="506DD5EB" w14:textId="77777777" w:rsidR="00F72757" w:rsidRDefault="00F72757" w:rsidP="00F72757"/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9374"/>
      </w:tblGrid>
      <w:tr w:rsidR="00F72757" w:rsidRPr="00B829D3" w14:paraId="6E45640E" w14:textId="77777777" w:rsidTr="00F72757"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47728" w14:textId="5205808A" w:rsidR="00F72757" w:rsidRPr="00B829D3" w:rsidRDefault="00F72757" w:rsidP="00673FC3">
            <w:pPr>
              <w:jc w:val="center"/>
              <w:rPr>
                <w:rFonts w:cs="Tahoma"/>
              </w:rPr>
            </w:pPr>
            <w:r w:rsidRPr="00D907F6">
              <w:rPr>
                <w:rFonts w:cs="Tahoma"/>
                <w:noProof/>
              </w:rPr>
              <w:drawing>
                <wp:inline distT="0" distB="0" distL="0" distR="0" wp14:anchorId="5D3AE664" wp14:editId="3DAA86E3">
                  <wp:extent cx="563880" cy="563880"/>
                  <wp:effectExtent l="0" t="0" r="7620" b="7620"/>
                  <wp:docPr id="1404302156" name="Image 6" descr="Avertissement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Avertissement avec un remplissage u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7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64C0AC1" w14:textId="77777777" w:rsidR="00F72757" w:rsidRPr="00B740FE" w:rsidRDefault="00F72757" w:rsidP="00673FC3">
            <w:pPr>
              <w:rPr>
                <w:rFonts w:cs="Tahoma"/>
                <w:b/>
              </w:rPr>
            </w:pPr>
            <w:r>
              <w:rPr>
                <w:b/>
              </w:rPr>
              <w:t>La création du compte est à réaliser dans un navigateur autre qu’Internet Explorer</w:t>
            </w:r>
          </w:p>
        </w:tc>
      </w:tr>
    </w:tbl>
    <w:p w14:paraId="771C5409" w14:textId="77777777" w:rsidR="00F72757" w:rsidRDefault="00F72757" w:rsidP="00F72757"/>
    <w:p w14:paraId="14D0CD4A" w14:textId="77777777" w:rsidR="00F72757" w:rsidRDefault="00F72757" w:rsidP="00F72757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CREATION Du COMPTE</w:t>
      </w:r>
    </w:p>
    <w:p w14:paraId="296058A4" w14:textId="77777777" w:rsidR="00F72757" w:rsidRDefault="00F72757" w:rsidP="00F72757">
      <w:pPr>
        <w:jc w:val="left"/>
      </w:pPr>
      <w:r>
        <w:t>Cliquez sur « Créer un compte » en bas à droite de la fenêtre.</w:t>
      </w:r>
    </w:p>
    <w:p w14:paraId="70354D5D" w14:textId="78BC2EB1" w:rsidR="00F72757" w:rsidRDefault="00F72757" w:rsidP="00F72757">
      <w:pPr>
        <w:jc w:val="center"/>
      </w:pPr>
      <w:r w:rsidRPr="00F3705A">
        <w:rPr>
          <w:noProof/>
          <w:lang w:eastAsia="fr-FR"/>
        </w:rPr>
        <w:drawing>
          <wp:inline distT="0" distB="0" distL="0" distR="0" wp14:anchorId="37A56A63" wp14:editId="5423AE29">
            <wp:extent cx="2485409" cy="3383280"/>
            <wp:effectExtent l="0" t="0" r="0" b="7620"/>
            <wp:docPr id="3114006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543" cy="339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5D50E" w14:textId="77777777" w:rsidR="00F72757" w:rsidRDefault="00F72757" w:rsidP="00F72757">
      <w:pPr>
        <w:jc w:val="left"/>
      </w:pPr>
    </w:p>
    <w:p w14:paraId="572B660E" w14:textId="77777777" w:rsidR="00F72757" w:rsidRDefault="00F72757" w:rsidP="00F72757">
      <w:pPr>
        <w:jc w:val="left"/>
      </w:pPr>
      <w:r>
        <w:t>Sur l’écran suivant,</w:t>
      </w:r>
    </w:p>
    <w:p w14:paraId="36F71D79" w14:textId="77777777" w:rsidR="00F72757" w:rsidRDefault="00F72757" w:rsidP="00F72757">
      <w:pPr>
        <w:jc w:val="left"/>
      </w:pPr>
      <w:r w:rsidRPr="00F57C96">
        <w:rPr>
          <w:b/>
        </w:rPr>
        <w:t>1.-</w:t>
      </w:r>
      <w:r>
        <w:t xml:space="preserve"> Renseignez l’adresse mail qui vous servira d’identifiant par la suite.</w:t>
      </w:r>
    </w:p>
    <w:p w14:paraId="4132847F" w14:textId="77777777" w:rsidR="00F72757" w:rsidRDefault="00F72757" w:rsidP="00F72757">
      <w:r>
        <w:t>Le domaine de l’adresse mail doit correspondre à celui qui nous a été transmis pour la création de votre site JENJI EXPERT.</w:t>
      </w:r>
    </w:p>
    <w:p w14:paraId="4A11D84C" w14:textId="77777777" w:rsidR="00F72757" w:rsidRDefault="00F72757" w:rsidP="00F72757">
      <w:pPr>
        <w:jc w:val="left"/>
        <w:rPr>
          <w:i/>
        </w:rPr>
      </w:pPr>
      <w:r w:rsidRPr="005C0D54">
        <w:rPr>
          <w:i/>
        </w:rPr>
        <w:t xml:space="preserve">Exemple : </w:t>
      </w:r>
    </w:p>
    <w:p w14:paraId="29A3C57C" w14:textId="77777777" w:rsidR="00F72757" w:rsidRDefault="00F72757" w:rsidP="00F72757">
      <w:pPr>
        <w:jc w:val="left"/>
        <w:rPr>
          <w:i/>
        </w:rPr>
      </w:pPr>
      <w:r w:rsidRPr="005C0D54">
        <w:rPr>
          <w:i/>
        </w:rPr>
        <w:t xml:space="preserve">Lors de </w:t>
      </w:r>
      <w:r>
        <w:rPr>
          <w:i/>
        </w:rPr>
        <w:t>mon inscription à la formation, j</w:t>
      </w:r>
      <w:r w:rsidRPr="005C0D54">
        <w:rPr>
          <w:i/>
        </w:rPr>
        <w:t xml:space="preserve">’ai communiqué l’adresse </w:t>
      </w:r>
      <w:hyperlink r:id="rId14" w:history="1">
        <w:r w:rsidRPr="005C0D54">
          <w:rPr>
            <w:rStyle w:val="Lienhypertexte"/>
            <w:i/>
          </w:rPr>
          <w:t>cabinet@cabinet.fr</w:t>
        </w:r>
      </w:hyperlink>
      <w:r w:rsidRPr="005C0D54">
        <w:rPr>
          <w:i/>
        </w:rPr>
        <w:t>, le domaine est @cabinet.fr. Pour créer mon compte</w:t>
      </w:r>
      <w:r>
        <w:rPr>
          <w:i/>
        </w:rPr>
        <w:t>, j’utiliserai</w:t>
      </w:r>
      <w:r w:rsidRPr="005C0D54">
        <w:rPr>
          <w:i/>
        </w:rPr>
        <w:t xml:space="preserve"> donc l’adresse </w:t>
      </w:r>
      <w:hyperlink r:id="rId15" w:history="1">
        <w:r w:rsidRPr="009C508B">
          <w:rPr>
            <w:rStyle w:val="Lienhypertexte"/>
            <w:i/>
          </w:rPr>
          <w:t>collaborateur@cabinet.fr</w:t>
        </w:r>
      </w:hyperlink>
      <w:r w:rsidRPr="005C0D54">
        <w:rPr>
          <w:i/>
        </w:rPr>
        <w:t>.</w:t>
      </w:r>
    </w:p>
    <w:p w14:paraId="0ADBF2C7" w14:textId="77777777" w:rsidR="00F72757" w:rsidRDefault="00F72757" w:rsidP="00F72757">
      <w:pPr>
        <w:jc w:val="left"/>
      </w:pPr>
    </w:p>
    <w:p w14:paraId="32FD6FC5" w14:textId="5AC75FD3" w:rsidR="00F72757" w:rsidRDefault="00F72757" w:rsidP="00F72757">
      <w:pPr>
        <w:jc w:val="center"/>
      </w:pPr>
      <w:r w:rsidRPr="00F3705A">
        <w:rPr>
          <w:noProof/>
          <w:lang w:eastAsia="fr-FR"/>
        </w:rPr>
        <w:drawing>
          <wp:inline distT="0" distB="0" distL="0" distR="0" wp14:anchorId="5FEF2C8F" wp14:editId="35F38879">
            <wp:extent cx="2910840" cy="3832860"/>
            <wp:effectExtent l="0" t="0" r="3810" b="0"/>
            <wp:docPr id="183118722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52" b="4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383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5AA3D" w14:textId="77777777" w:rsidR="00F72757" w:rsidRDefault="00F72757" w:rsidP="00F72757"/>
    <w:p w14:paraId="3750BF8D" w14:textId="77777777" w:rsidR="00F72757" w:rsidRDefault="00F72757" w:rsidP="00F72757">
      <w:pPr>
        <w:jc w:val="left"/>
      </w:pPr>
      <w:r w:rsidRPr="00F57C96">
        <w:rPr>
          <w:b/>
        </w:rPr>
        <w:t>2.-</w:t>
      </w:r>
      <w:r>
        <w:t xml:space="preserve"> Suite à la saisie de votre adresse mail, cliquez sur </w:t>
      </w:r>
      <w:r w:rsidRPr="00DC56AB">
        <w:rPr>
          <w:b/>
          <w:bCs/>
          <w:i/>
          <w:iCs/>
        </w:rPr>
        <w:t>Créer mon compte</w:t>
      </w:r>
      <w:r>
        <w:t>.</w:t>
      </w:r>
    </w:p>
    <w:p w14:paraId="2FD15273" w14:textId="77777777" w:rsidR="00F72757" w:rsidRDefault="00F72757" w:rsidP="00F72757">
      <w:pPr>
        <w:jc w:val="left"/>
      </w:pPr>
    </w:p>
    <w:p w14:paraId="0C54D189" w14:textId="77777777" w:rsidR="00F72757" w:rsidRDefault="00F72757" w:rsidP="00F72757">
      <w:pPr>
        <w:jc w:val="left"/>
      </w:pPr>
      <w:r>
        <w:t xml:space="preserve">La dernière étape de la création est de renseigner un mot de passe qui vous servira à vous connecter à votre espace. Vous devrez cliquer à nouveau sur </w:t>
      </w:r>
      <w:r w:rsidRPr="00DC56AB">
        <w:rPr>
          <w:b/>
          <w:bCs/>
          <w:i/>
          <w:iCs/>
        </w:rPr>
        <w:t>Créer</w:t>
      </w:r>
      <w:r>
        <w:t>.</w:t>
      </w:r>
    </w:p>
    <w:p w14:paraId="2CF71A63" w14:textId="6E7A4E0F" w:rsidR="00F72757" w:rsidRDefault="00F72757" w:rsidP="00F72757">
      <w:pPr>
        <w:jc w:val="center"/>
        <w:rPr>
          <w:noProof/>
          <w:lang w:eastAsia="fr-FR"/>
        </w:rPr>
      </w:pPr>
      <w:r w:rsidRPr="00F3705A">
        <w:rPr>
          <w:noProof/>
          <w:lang w:eastAsia="fr-FR"/>
        </w:rPr>
        <w:drawing>
          <wp:inline distT="0" distB="0" distL="0" distR="0" wp14:anchorId="758D468F" wp14:editId="26177F45">
            <wp:extent cx="2926080" cy="2026920"/>
            <wp:effectExtent l="0" t="0" r="7620" b="0"/>
            <wp:docPr id="127171475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203" b="7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C027C" w14:textId="77777777" w:rsidR="00F72757" w:rsidRDefault="00F72757" w:rsidP="00F72757">
      <w:pPr>
        <w:rPr>
          <w:noProof/>
          <w:lang w:eastAsia="fr-FR"/>
        </w:rPr>
      </w:pPr>
    </w:p>
    <w:p w14:paraId="2DB82391" w14:textId="77777777" w:rsidR="00F72757" w:rsidRDefault="00F72757" w:rsidP="00F72757">
      <w:pPr>
        <w:jc w:val="left"/>
      </w:pPr>
      <w:r w:rsidRPr="00F57C96">
        <w:rPr>
          <w:b/>
        </w:rPr>
        <w:t>1.-</w:t>
      </w:r>
      <w:r>
        <w:t xml:space="preserve"> Renseignez un mot de passe, qui vous servira à vous connecter à votre espace.</w:t>
      </w:r>
    </w:p>
    <w:p w14:paraId="0C394753" w14:textId="77777777" w:rsidR="00F72757" w:rsidRDefault="00F72757" w:rsidP="00F72757">
      <w:pPr>
        <w:jc w:val="left"/>
      </w:pPr>
      <w:r w:rsidRPr="00F57C96">
        <w:rPr>
          <w:b/>
        </w:rPr>
        <w:t>2.-</w:t>
      </w:r>
      <w:r>
        <w:t xml:space="preserve"> Cliquez à nouveau sur </w:t>
      </w:r>
      <w:r w:rsidRPr="00DC56AB">
        <w:rPr>
          <w:b/>
          <w:bCs/>
          <w:i/>
          <w:iCs/>
        </w:rPr>
        <w:t>Créer</w:t>
      </w:r>
      <w:r>
        <w:t>.</w:t>
      </w:r>
    </w:p>
    <w:p w14:paraId="0C71DFDF" w14:textId="77777777" w:rsidR="00F72757" w:rsidRPr="005C0D54" w:rsidRDefault="00F72757" w:rsidP="00F72757"/>
    <w:p w14:paraId="07A621A4" w14:textId="77777777" w:rsidR="00F72757" w:rsidRDefault="00F72757" w:rsidP="00F72757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Validation de la création du compte</w:t>
      </w:r>
    </w:p>
    <w:p w14:paraId="0B6549D4" w14:textId="77777777" w:rsidR="00F72757" w:rsidRDefault="00F72757" w:rsidP="00F72757">
      <w:r>
        <w:t>Une fois le processus de création sur l’espace EXPERT terminé, vous recevrez un mail contenant un lien de validation.</w:t>
      </w:r>
    </w:p>
    <w:p w14:paraId="47CDF4CD" w14:textId="77777777" w:rsidR="00F72757" w:rsidRDefault="00F72757" w:rsidP="00F72757">
      <w:r>
        <w:t>Cliquez sur le lien du mail pour valider la création de votre compte et pouvoir vous connecter avec l’adresse mail et le mot de passe renseignés.</w:t>
      </w:r>
    </w:p>
    <w:sectPr w:rsidR="00F72757" w:rsidSect="00074457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B9AD5" w14:textId="77777777" w:rsidR="00E9116A" w:rsidRDefault="00E9116A" w:rsidP="00CF74C8">
      <w:pPr>
        <w:spacing w:after="0"/>
      </w:pPr>
      <w:r>
        <w:separator/>
      </w:r>
    </w:p>
  </w:endnote>
  <w:endnote w:type="continuationSeparator" w:id="0">
    <w:p w14:paraId="11FA665C" w14:textId="77777777" w:rsidR="00E9116A" w:rsidRDefault="00E9116A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FD35" w14:textId="1287F3CD" w:rsidR="00B33525" w:rsidRPr="00D2057D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 w:rsidRPr="00D2057D">
      <w:rPr>
        <w:i/>
        <w:sz w:val="18"/>
        <w:szCs w:val="18"/>
      </w:rPr>
      <w:t xml:space="preserve">Mise à jour : </w:t>
    </w:r>
    <w:r w:rsidR="005A3633">
      <w:rPr>
        <w:i/>
        <w:sz w:val="18"/>
        <w:szCs w:val="18"/>
      </w:rPr>
      <w:t>0</w:t>
    </w:r>
    <w:r w:rsidR="00F72757">
      <w:rPr>
        <w:i/>
        <w:sz w:val="18"/>
        <w:szCs w:val="18"/>
      </w:rPr>
      <w:t>3</w:t>
    </w:r>
    <w:r w:rsidRPr="00D2057D">
      <w:rPr>
        <w:i/>
        <w:sz w:val="18"/>
        <w:szCs w:val="18"/>
      </w:rPr>
      <w:t>/</w:t>
    </w:r>
    <w:r w:rsidR="00573D8D">
      <w:rPr>
        <w:i/>
        <w:sz w:val="18"/>
        <w:szCs w:val="18"/>
      </w:rPr>
      <w:t>0</w:t>
    </w:r>
    <w:r w:rsidR="005A3633">
      <w:rPr>
        <w:i/>
        <w:sz w:val="18"/>
        <w:szCs w:val="18"/>
      </w:rPr>
      <w:t>3</w:t>
    </w:r>
    <w:r w:rsidRPr="00D2057D">
      <w:rPr>
        <w:i/>
        <w:sz w:val="18"/>
        <w:szCs w:val="18"/>
      </w:rPr>
      <w:t>/2</w:t>
    </w:r>
    <w:r w:rsidR="005A3633">
      <w:rPr>
        <w:i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5367" w14:textId="4195E720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B888C04" wp14:editId="7070652B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1067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5A3633">
      <w:t>JENJI</w:t>
    </w:r>
    <w:r w:rsidR="008E05AE" w:rsidRPr="00134EC2">
      <w:t xml:space="preserve"> - Mise à jour : </w:t>
    </w:r>
    <w:r w:rsidR="005A3633">
      <w:t>0</w:t>
    </w:r>
    <w:r w:rsidR="00F72757">
      <w:t>3</w:t>
    </w:r>
    <w:r w:rsidR="008E05AE" w:rsidRPr="00D2057D">
      <w:t>/</w:t>
    </w:r>
    <w:r w:rsidR="00573D8D">
      <w:t>0</w:t>
    </w:r>
    <w:r w:rsidR="005A3633">
      <w:t>3</w:t>
    </w:r>
    <w:r w:rsidR="008E05AE" w:rsidRPr="00D2057D">
      <w:t>/2</w:t>
    </w:r>
    <w:r w:rsidR="005A3633">
      <w:t>2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C75AE" w14:textId="77777777" w:rsidR="00E9116A" w:rsidRDefault="00E9116A" w:rsidP="00CF74C8">
      <w:pPr>
        <w:spacing w:after="0"/>
      </w:pPr>
      <w:r>
        <w:separator/>
      </w:r>
    </w:p>
  </w:footnote>
  <w:footnote w:type="continuationSeparator" w:id="0">
    <w:p w14:paraId="5851EE2E" w14:textId="77777777" w:rsidR="00E9116A" w:rsidRDefault="00E9116A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92B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30C661C4" wp14:editId="45A163C2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5B7CF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97E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63D86D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00E1B058" wp14:editId="6D36D4A4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AD"/>
    <w:rsid w:val="0000452C"/>
    <w:rsid w:val="000606A0"/>
    <w:rsid w:val="00064C3E"/>
    <w:rsid w:val="0006623C"/>
    <w:rsid w:val="00074457"/>
    <w:rsid w:val="00075898"/>
    <w:rsid w:val="0008568A"/>
    <w:rsid w:val="00090363"/>
    <w:rsid w:val="00095169"/>
    <w:rsid w:val="000A32E3"/>
    <w:rsid w:val="000C0B3F"/>
    <w:rsid w:val="000C1D24"/>
    <w:rsid w:val="000C5F69"/>
    <w:rsid w:val="000C7752"/>
    <w:rsid w:val="000D743B"/>
    <w:rsid w:val="00155110"/>
    <w:rsid w:val="0019241F"/>
    <w:rsid w:val="001A4001"/>
    <w:rsid w:val="001F1363"/>
    <w:rsid w:val="002270DC"/>
    <w:rsid w:val="00235BD9"/>
    <w:rsid w:val="0023686C"/>
    <w:rsid w:val="00237A70"/>
    <w:rsid w:val="00256BE9"/>
    <w:rsid w:val="0026264C"/>
    <w:rsid w:val="00272B51"/>
    <w:rsid w:val="002927BE"/>
    <w:rsid w:val="002A197C"/>
    <w:rsid w:val="002D4B8D"/>
    <w:rsid w:val="00333C2F"/>
    <w:rsid w:val="00412820"/>
    <w:rsid w:val="00417744"/>
    <w:rsid w:val="0043018B"/>
    <w:rsid w:val="00431ABE"/>
    <w:rsid w:val="004B5A97"/>
    <w:rsid w:val="004B5E17"/>
    <w:rsid w:val="004F6379"/>
    <w:rsid w:val="00500F07"/>
    <w:rsid w:val="0052651B"/>
    <w:rsid w:val="005707AD"/>
    <w:rsid w:val="00573D8D"/>
    <w:rsid w:val="005A2585"/>
    <w:rsid w:val="005A3633"/>
    <w:rsid w:val="005C3C84"/>
    <w:rsid w:val="006023FB"/>
    <w:rsid w:val="00604A88"/>
    <w:rsid w:val="00627A0C"/>
    <w:rsid w:val="006517B2"/>
    <w:rsid w:val="006576DF"/>
    <w:rsid w:val="006A0AAD"/>
    <w:rsid w:val="006A6076"/>
    <w:rsid w:val="006C712A"/>
    <w:rsid w:val="007314A4"/>
    <w:rsid w:val="0075666A"/>
    <w:rsid w:val="00766E74"/>
    <w:rsid w:val="00775E13"/>
    <w:rsid w:val="007824AE"/>
    <w:rsid w:val="00786753"/>
    <w:rsid w:val="007C44EA"/>
    <w:rsid w:val="007C6D9F"/>
    <w:rsid w:val="007E42CB"/>
    <w:rsid w:val="007E4CBD"/>
    <w:rsid w:val="00800FC6"/>
    <w:rsid w:val="0080295D"/>
    <w:rsid w:val="008103CD"/>
    <w:rsid w:val="00820A66"/>
    <w:rsid w:val="00826BA2"/>
    <w:rsid w:val="008512FD"/>
    <w:rsid w:val="00856DC2"/>
    <w:rsid w:val="008625C8"/>
    <w:rsid w:val="008847A4"/>
    <w:rsid w:val="008A57F8"/>
    <w:rsid w:val="008A77D1"/>
    <w:rsid w:val="008B26D5"/>
    <w:rsid w:val="008C74AF"/>
    <w:rsid w:val="008D2C42"/>
    <w:rsid w:val="008E0496"/>
    <w:rsid w:val="008E05AE"/>
    <w:rsid w:val="008E51AA"/>
    <w:rsid w:val="008F209A"/>
    <w:rsid w:val="009301B4"/>
    <w:rsid w:val="00931DD5"/>
    <w:rsid w:val="00950F04"/>
    <w:rsid w:val="009535B2"/>
    <w:rsid w:val="009537C3"/>
    <w:rsid w:val="00963AE5"/>
    <w:rsid w:val="00965FBB"/>
    <w:rsid w:val="0097479B"/>
    <w:rsid w:val="00986E1C"/>
    <w:rsid w:val="0099186C"/>
    <w:rsid w:val="009A5EE8"/>
    <w:rsid w:val="009C02C8"/>
    <w:rsid w:val="009D4C46"/>
    <w:rsid w:val="00A034DD"/>
    <w:rsid w:val="00A45C81"/>
    <w:rsid w:val="00A46200"/>
    <w:rsid w:val="00A572B0"/>
    <w:rsid w:val="00A71117"/>
    <w:rsid w:val="00A736A2"/>
    <w:rsid w:val="00A75DAB"/>
    <w:rsid w:val="00A95B4F"/>
    <w:rsid w:val="00AA5D71"/>
    <w:rsid w:val="00AF4729"/>
    <w:rsid w:val="00AF53E5"/>
    <w:rsid w:val="00AF5732"/>
    <w:rsid w:val="00B0487A"/>
    <w:rsid w:val="00B33525"/>
    <w:rsid w:val="00B35B3C"/>
    <w:rsid w:val="00BD71E4"/>
    <w:rsid w:val="00C322B4"/>
    <w:rsid w:val="00C5058A"/>
    <w:rsid w:val="00C552BC"/>
    <w:rsid w:val="00C868CA"/>
    <w:rsid w:val="00CA2D65"/>
    <w:rsid w:val="00CA32AF"/>
    <w:rsid w:val="00CC7D6F"/>
    <w:rsid w:val="00CD13AC"/>
    <w:rsid w:val="00CF5236"/>
    <w:rsid w:val="00CF74C8"/>
    <w:rsid w:val="00D16CB5"/>
    <w:rsid w:val="00D2057D"/>
    <w:rsid w:val="00D4459B"/>
    <w:rsid w:val="00D51ED3"/>
    <w:rsid w:val="00D55B00"/>
    <w:rsid w:val="00D9118E"/>
    <w:rsid w:val="00D92D1B"/>
    <w:rsid w:val="00DC6E0C"/>
    <w:rsid w:val="00DD2A38"/>
    <w:rsid w:val="00DE1882"/>
    <w:rsid w:val="00DE5FCA"/>
    <w:rsid w:val="00E41A7A"/>
    <w:rsid w:val="00E659EC"/>
    <w:rsid w:val="00E70F8E"/>
    <w:rsid w:val="00E74225"/>
    <w:rsid w:val="00E9116A"/>
    <w:rsid w:val="00E93518"/>
    <w:rsid w:val="00EF375C"/>
    <w:rsid w:val="00F011CD"/>
    <w:rsid w:val="00F44864"/>
    <w:rsid w:val="00F47F4C"/>
    <w:rsid w:val="00F55F05"/>
    <w:rsid w:val="00F56CCC"/>
    <w:rsid w:val="00F613C6"/>
    <w:rsid w:val="00F70580"/>
    <w:rsid w:val="00F7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1A96E"/>
  <w15:chartTrackingRefBased/>
  <w15:docId w15:val="{2C3283BD-20E2-4253-AACE-4D4EE2E7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057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D2C42"/>
    <w:rPr>
      <w:color w:val="96607D" w:themeColor="followedHyperlink"/>
      <w:u w:val="single"/>
    </w:rPr>
  </w:style>
  <w:style w:type="paragraph" w:customStyle="1" w:styleId="PrTitre">
    <w:name w:val="PréTitre"/>
    <w:basedOn w:val="Titre1"/>
    <w:link w:val="PrTitreCar"/>
    <w:qFormat/>
    <w:rsid w:val="005A3633"/>
    <w:pPr>
      <w:widowControl/>
      <w:numPr>
        <w:numId w:val="0"/>
      </w:numPr>
      <w:shd w:val="clear" w:color="auto" w:fill="F2F2F2"/>
      <w:spacing w:before="240"/>
      <w:ind w:right="-313"/>
    </w:pPr>
    <w:rPr>
      <w:bCs/>
      <w:color w:val="404040"/>
      <w:szCs w:val="36"/>
    </w:rPr>
  </w:style>
  <w:style w:type="character" w:customStyle="1" w:styleId="PrTitreCar">
    <w:name w:val="PréTitre Car"/>
    <w:link w:val="PrTitre"/>
    <w:rsid w:val="005A3633"/>
    <w:rPr>
      <w:rFonts w:ascii="Tahoma" w:eastAsia="Times New Roman" w:hAnsi="Tahoma" w:cs="Arial"/>
      <w:bCs/>
      <w:caps/>
      <w:color w:val="404040"/>
      <w:kern w:val="32"/>
      <w:sz w:val="26"/>
      <w:szCs w:val="36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collaborateur@cabinet.fr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cabinet@cabinet.fr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gallet\Downloads\Mod&#232;le_Pratique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22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Cible xmlns="14497864-2608-44e4-add6-828fdc34522b">
      <Value>Cabinet / AGC</Value>
    </Cible>
    <Lien xmlns="14497864-2608-44e4-add6-828fdc34522b">
      <Url xsi:nil="true"/>
      <Description xsi:nil="true"/>
    </Lien>
    <Date_x0020_de_x0020_publication_x0020_FTP xmlns="0b96a548-8d38-44bc-b83f-b38fcdb3637b">2025-04-21T22:00:00+00:00</Date_x0020_de_x0020_publication_x0020_FTP>
    <Dernier_x0020_contributeur xmlns="0b96a548-8d38-44bc-b83f-b38fcdb3637b">Julien GALLET</Dernier_x0020_contributeur>
    <StatutdePublication xmlns="0b96a548-8d38-44bc-b83f-b38fcdb3637b">Publié</StatutdePublication>
    <Version_x0020_de_x0020_réalisation xmlns="14497864-2608-44e4-add6-828fdc34522b">
      <Value>24.20</Value>
    </Version_x0020_de_x0020_réalisation>
    <Publicationespaceformateur xmlns="0b96a548-8d38-44bc-b83f-b38fcdb3637b" xsi:nil="true"/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Espaceformateur xmlns="0b96a548-8d38-44bc-b83f-b38fcdb3637b">false</Espaceformateu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D5F19D-9C26-45B7-9F27-7C2C29ED2A85}">
  <ds:schemaRefs>
    <ds:schemaRef ds:uri="http://schemas.microsoft.com/office/2006/metadata/properties"/>
    <ds:schemaRef ds:uri="http://schemas.microsoft.com/office/infopath/2007/PartnerControls"/>
    <ds:schemaRef ds:uri="14497864-2608-44e4-add6-828fdc34522b"/>
    <ds:schemaRef ds:uri="0b96a548-8d38-44bc-b83f-b38fcdb3637b"/>
  </ds:schemaRefs>
</ds:datastoreItem>
</file>

<file path=customXml/itemProps2.xml><?xml version="1.0" encoding="utf-8"?>
<ds:datastoreItem xmlns:ds="http://schemas.openxmlformats.org/officeDocument/2006/customXml" ds:itemID="{0C07E05A-3E8A-48C0-A521-5FF880A4B328}"/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590954-6484-4A15-B754-4234CC83C866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7EC73F0-621A-4D52-A6A0-B243223C2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Modèle_Pratique_AGIRIS_4324.dotx</Template>
  <TotalTime>4</TotalTime>
  <Pages>2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Clôturer une dépense dans JENJI</vt:lpstr>
    </vt:vector>
  </TitlesOfParts>
  <Company>Isagri</Company>
  <LinksUpToDate>false</LinksUpToDate>
  <CharactersWithSpaces>1605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Créer mon compte sur l’espace JENJI EXPERT</dc:title>
  <dc:subject/>
  <dc:creator>Julien GALLET</dc:creator>
  <cp:keywords/>
  <dc:description>Créer mon compte sur l’espace JENJI EXPERT</dc:description>
  <cp:lastModifiedBy>Hugues AMALRIC</cp:lastModifiedBy>
  <cp:revision>4</cp:revision>
  <cp:lastPrinted>2025-03-10T05:12:00Z</cp:lastPrinted>
  <dcterms:created xsi:type="dcterms:W3CDTF">2025-03-10T05:07:00Z</dcterms:created>
  <dcterms:modified xsi:type="dcterms:W3CDTF">2025-03-10T05:12:00Z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odules ISANET">
    <vt:lpwstr/>
  </property>
  <property fmtid="{D5CDD505-2E9C-101B-9397-08002B2CF9AE}" pid="4" name="Version ISAEDITIERS">
    <vt:lpwstr/>
  </property>
  <property fmtid="{D5CDD505-2E9C-101B-9397-08002B2CF9AE}" pid="5" name="Version ISABANQUE">
    <vt:lpwstr/>
  </property>
  <property fmtid="{D5CDD505-2E9C-101B-9397-08002B2CF9AE}" pid="6" name="Modules ISAFLUX">
    <vt:lpwstr/>
  </property>
  <property fmtid="{D5CDD505-2E9C-101B-9397-08002B2CF9AE}" pid="7" name="Modules ISAPEDI">
    <vt:lpwstr/>
  </property>
  <property fmtid="{D5CDD505-2E9C-101B-9397-08002B2CF9AE}" pid="8" name="Modules ISAEDITIERS">
    <vt:lpwstr/>
  </property>
  <property fmtid="{D5CDD505-2E9C-101B-9397-08002B2CF9AE}" pid="9" name="_ExtendedDescription">
    <vt:lpwstr/>
  </property>
  <property fmtid="{D5CDD505-2E9C-101B-9397-08002B2CF9AE}" pid="10" name="Modules ISAEDI SUIVI">
    <vt:lpwstr/>
  </property>
  <property fmtid="{D5CDD505-2E9C-101B-9397-08002B2CF9AE}" pid="11" name="Version ISAEDI SUIVI">
    <vt:lpwstr/>
  </property>
  <property fmtid="{D5CDD505-2E9C-101B-9397-08002B2CF9AE}" pid="12" name="Modules ISABANQUE">
    <vt:lpwstr/>
  </property>
  <property fmtid="{D5CDD505-2E9C-101B-9397-08002B2CF9AE}" pid="13" name="Version ISAFLUX">
    <vt:lpwstr/>
  </property>
  <property fmtid="{D5CDD505-2E9C-101B-9397-08002B2CF9AE}" pid="14" name="Version ISANET">
    <vt:lpwstr/>
  </property>
  <property fmtid="{D5CDD505-2E9C-101B-9397-08002B2CF9AE}" pid="15" name="Version ISAPEDI">
    <vt:lpwstr/>
  </property>
</Properties>
</file>